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82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1106"/>
        <w:gridCol w:w="1119"/>
        <w:gridCol w:w="1120"/>
        <w:gridCol w:w="1120"/>
        <w:gridCol w:w="1120"/>
        <w:gridCol w:w="1120"/>
        <w:gridCol w:w="1105"/>
        <w:gridCol w:w="1120"/>
        <w:gridCol w:w="1120"/>
        <w:gridCol w:w="1106"/>
        <w:gridCol w:w="1120"/>
      </w:tblGrid>
      <w:tr w:rsidR="00F85BB3" w:rsidRPr="00F81F64">
        <w:trPr>
          <w:cantSplit/>
          <w:trHeight w:val="905"/>
          <w:tblHeader/>
        </w:trPr>
        <w:tc>
          <w:tcPr>
            <w:tcW w:w="3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fissi lordi</w:t>
            </w:r>
            <w:r>
              <w:rPr>
                <w:b/>
                <w:sz w:val="11"/>
                <w:szCs w:val="11"/>
              </w:rPr>
              <w:t xml:space="preserve"> e acquisto di terreni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</w:t>
            </w:r>
            <w:r>
              <w:rPr>
                <w:b/>
                <w:sz w:val="11"/>
                <w:szCs w:val="11"/>
              </w:rPr>
              <w:t>rasferimenti</w:t>
            </w:r>
          </w:p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 conto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conto capitale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 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5BB3" w:rsidRDefault="002A7717" w:rsidP="00372CCF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per incremento</w:t>
            </w:r>
          </w:p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di attività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finanziarie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F85BB3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372CCF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B3" w:rsidRPr="00F81F64" w:rsidRDefault="002A7717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2.500,00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2.500,00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5.000,00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CA1BB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4D78FD" w:rsidRDefault="002A7717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CA1BBA" w:rsidRPr="00F81F64" w:rsidRDefault="002A7717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8" w:type="dxa"/>
            <w:tcBorders>
              <w:top w:val="double" w:sz="4" w:space="0" w:color="auto"/>
              <w:bottom w:val="nil"/>
            </w:tcBorders>
          </w:tcPr>
          <w:p w:rsidR="00CA1BBA" w:rsidRPr="004D78FD" w:rsidRDefault="002A7717" w:rsidP="00CA5899">
            <w:pPr>
              <w:rPr>
                <w:b/>
                <w:sz w:val="6"/>
                <w:szCs w:val="6"/>
              </w:rPr>
            </w:pPr>
          </w:p>
          <w:p w:rsidR="00CA1BBA" w:rsidRDefault="002A7717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CA1BBA" w:rsidRPr="001B1FC3" w:rsidRDefault="002A7717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9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CA1BBA" w:rsidRPr="00F81F64" w:rsidRDefault="002A7717" w:rsidP="00E429DE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CA1BBA" w:rsidRPr="00F81F64" w:rsidRDefault="002A7717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76173B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8" w:type="dxa"/>
            <w:tcBorders>
              <w:top w:val="nil"/>
              <w:bottom w:val="nil"/>
            </w:tcBorders>
          </w:tcPr>
          <w:p w:rsidR="0076173B" w:rsidRDefault="002A7717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76173B" w:rsidRPr="0048559A" w:rsidRDefault="002A7717" w:rsidP="00CA5899">
            <w:pPr>
              <w:rPr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6173B" w:rsidRPr="005B5DE2" w:rsidRDefault="002A7717" w:rsidP="00C61270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nil"/>
              <w:right w:val="double" w:sz="4" w:space="0" w:color="auto"/>
            </w:tcBorders>
          </w:tcPr>
          <w:p w:rsidR="0076173B" w:rsidRPr="005B5DE2" w:rsidRDefault="002A7717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D6158E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4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Default="002A7717" w:rsidP="00464F67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D6158E" w:rsidRPr="001A7174" w:rsidRDefault="002A7717" w:rsidP="00464F67">
            <w:pPr>
              <w:rPr>
                <w:b/>
                <w:sz w:val="6"/>
                <w:szCs w:val="6"/>
              </w:rPr>
            </w:pP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9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36.566,00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36.566,00</w:t>
            </w:r>
          </w:p>
        </w:tc>
        <w:tc>
          <w:tcPr>
            <w:tcW w:w="110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06" w:type="dxa"/>
            <w:tcBorders>
              <w:top w:val="nil"/>
              <w:bottom w:val="double" w:sz="4" w:space="0" w:color="auto"/>
            </w:tcBorders>
          </w:tcPr>
          <w:p w:rsidR="00D6158E" w:rsidRPr="004D78FD" w:rsidRDefault="002A7717" w:rsidP="00C80031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C80031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D6158E" w:rsidRPr="004D78FD" w:rsidRDefault="002A7717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D6158E" w:rsidRPr="004D78FD" w:rsidRDefault="002A7717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2A7717" w:rsidRDefault="002A7717"/>
    <w:sectPr w:rsidR="002A7717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717" w:rsidRDefault="002A7717">
      <w:r>
        <w:separator/>
      </w:r>
    </w:p>
  </w:endnote>
  <w:endnote w:type="continuationSeparator" w:id="0">
    <w:p w:rsidR="002A7717" w:rsidRDefault="002A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717" w:rsidRDefault="002A7717">
      <w:r>
        <w:separator/>
      </w:r>
    </w:p>
  </w:footnote>
  <w:footnote w:type="continuationSeparator" w:id="0">
    <w:p w:rsidR="002A7717" w:rsidRDefault="002A7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2A7717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2A7717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2A7717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2021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2A7717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0C613E">
            <w:rPr>
              <w:rFonts w:ascii="Verdana" w:hAnsi="Verdana"/>
              <w:noProof/>
              <w:sz w:val="11"/>
              <w:szCs w:val="11"/>
            </w:rPr>
            <w:t>4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0C613E"/>
    <w:rsid w:val="00160DD6"/>
    <w:rsid w:val="00251A45"/>
    <w:rsid w:val="002A7717"/>
    <w:rsid w:val="00437EA3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3B817E-3D6F-4BA7-899A-A3A89D1D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2019-02-23T17:09:00Z</dcterms:created>
  <dcterms:modified xsi:type="dcterms:W3CDTF">2019-02-23T17:09:00Z</dcterms:modified>
</cp:coreProperties>
</file>